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272" w:rsidRPr="004A6642" w:rsidRDefault="00DA0272" w:rsidP="00926D0D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95pt;height:51.05pt" o:ole="" fillcolor="window">
            <v:imagedata r:id="rId4" o:title=""/>
          </v:shape>
          <o:OLEObject Type="Embed" ProgID="Paint.Picture" ShapeID="_x0000_i1025" DrawAspect="Content" ObjectID="_1604385117" r:id="rId5"/>
        </w:object>
      </w:r>
    </w:p>
    <w:p w:rsidR="00DA0272" w:rsidRPr="004A6642" w:rsidRDefault="00DA0272" w:rsidP="00926D0D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DA0272" w:rsidRPr="004A6642" w:rsidRDefault="00DA0272" w:rsidP="00926D0D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DA0272" w:rsidRPr="004A6642" w:rsidRDefault="00DA0272" w:rsidP="00926D0D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DA0272" w:rsidRPr="004A6642" w:rsidRDefault="00DA0272" w:rsidP="00926D0D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DA0272" w:rsidRPr="00F30895" w:rsidRDefault="00DA0272" w:rsidP="00926D0D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третя позачергова</w:t>
      </w:r>
      <w:r w:rsidRPr="00F30895">
        <w:rPr>
          <w:b/>
          <w:i/>
          <w:color w:val="000000"/>
          <w:sz w:val="28"/>
        </w:rPr>
        <w:t xml:space="preserve"> сесія</w:t>
      </w:r>
    </w:p>
    <w:p w:rsidR="00DA0272" w:rsidRPr="004A6642" w:rsidRDefault="00DA0272" w:rsidP="00926D0D">
      <w:pPr>
        <w:jc w:val="center"/>
        <w:rPr>
          <w:b/>
          <w:i/>
          <w:color w:val="000000"/>
          <w:sz w:val="28"/>
        </w:rPr>
      </w:pPr>
    </w:p>
    <w:p w:rsidR="00DA0272" w:rsidRPr="004A6642" w:rsidRDefault="00DA0272" w:rsidP="00926D0D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DA0272" w:rsidRDefault="00DA0272" w:rsidP="00926D0D">
      <w:pPr>
        <w:rPr>
          <w:b/>
          <w:color w:val="000000"/>
        </w:rPr>
      </w:pPr>
    </w:p>
    <w:p w:rsidR="00DA0272" w:rsidRPr="00434543" w:rsidRDefault="00DA0272" w:rsidP="00CD4C60">
      <w:pPr>
        <w:rPr>
          <w:sz w:val="28"/>
          <w:szCs w:val="28"/>
          <w:u w:val="single"/>
        </w:rPr>
      </w:pPr>
      <w:r>
        <w:rPr>
          <w:sz w:val="28"/>
          <w:szCs w:val="28"/>
        </w:rPr>
        <w:t>21 листопада 2018 року</w:t>
      </w:r>
      <w:r w:rsidRPr="00434543"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 xml:space="preserve">        </w:t>
      </w:r>
      <w:r w:rsidRPr="00434543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 13</w:t>
      </w:r>
      <w:r w:rsidRPr="00434543">
        <w:rPr>
          <w:sz w:val="28"/>
          <w:szCs w:val="28"/>
          <w:u w:val="single"/>
        </w:rPr>
        <w:t xml:space="preserve">  </w:t>
      </w:r>
    </w:p>
    <w:p w:rsidR="00DA0272" w:rsidRPr="004A6642" w:rsidRDefault="00DA0272" w:rsidP="00926D0D">
      <w:pPr>
        <w:rPr>
          <w:color w:val="000000"/>
        </w:rPr>
      </w:pPr>
    </w:p>
    <w:p w:rsidR="00DA0272" w:rsidRPr="00891B68" w:rsidRDefault="00DA0272" w:rsidP="00926D0D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селянського (фермерського) господарства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23,8671 га"/>
        </w:smartTagPr>
        <w:r>
          <w:rPr>
            <w:color w:val="000000"/>
            <w:sz w:val="28"/>
            <w:szCs w:val="28"/>
          </w:rPr>
          <w:t>23,8671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Воскресенської сільської ради </w:t>
      </w:r>
    </w:p>
    <w:p w:rsidR="00DA0272" w:rsidRPr="00891B68" w:rsidRDefault="00DA0272" w:rsidP="00926D0D">
      <w:pPr>
        <w:pStyle w:val="NoSpacing"/>
        <w:ind w:firstLine="709"/>
        <w:rPr>
          <w:color w:val="000000"/>
          <w:sz w:val="28"/>
          <w:szCs w:val="28"/>
        </w:rPr>
      </w:pPr>
    </w:p>
    <w:p w:rsidR="00DA0272" w:rsidRPr="00891B68" w:rsidRDefault="00DA0272" w:rsidP="00926D0D">
      <w:pPr>
        <w:pStyle w:val="NoSpacing"/>
        <w:ind w:firstLine="709"/>
        <w:rPr>
          <w:color w:val="000000"/>
          <w:sz w:val="28"/>
          <w:szCs w:val="28"/>
        </w:rPr>
      </w:pPr>
    </w:p>
    <w:p w:rsidR="00DA0272" w:rsidRPr="004A6642" w:rsidRDefault="00DA0272" w:rsidP="00926D0D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селянського (фермерського) господарства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23,8671 га"/>
        </w:smartTagPr>
        <w:r>
          <w:rPr>
            <w:color w:val="000000"/>
            <w:sz w:val="28"/>
            <w:szCs w:val="28"/>
          </w:rPr>
          <w:t xml:space="preserve">23,8671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кадастровий номер 2324282400:06:014:0110, що знаходиться в оренді  ФГ </w:t>
      </w:r>
      <w:r w:rsidRPr="00915BBC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>Сизон</w:t>
      </w:r>
      <w:r w:rsidRPr="00915BBC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>на території Воскресенської сільської ради Пологівського району Запорізької області</w:t>
      </w:r>
      <w:r w:rsidRPr="004A6642">
        <w:rPr>
          <w:color w:val="000000"/>
          <w:sz w:val="28"/>
          <w:szCs w:val="28"/>
        </w:rPr>
        <w:t>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DA0272" w:rsidRPr="004A6642" w:rsidRDefault="00DA0272" w:rsidP="00926D0D">
      <w:pPr>
        <w:pStyle w:val="NoSpacing"/>
        <w:ind w:firstLine="709"/>
        <w:rPr>
          <w:color w:val="000000"/>
          <w:sz w:val="28"/>
          <w:szCs w:val="28"/>
        </w:rPr>
      </w:pPr>
    </w:p>
    <w:p w:rsidR="00DA0272" w:rsidRPr="004A6642" w:rsidRDefault="00DA0272" w:rsidP="00926D0D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селянського (фермерського) господарства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23,8671 га"/>
        </w:smartTagPr>
        <w:r>
          <w:rPr>
            <w:color w:val="000000"/>
            <w:sz w:val="28"/>
            <w:szCs w:val="28"/>
          </w:rPr>
          <w:t xml:space="preserve">23,8671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кадастровий номер 2324282400:06:014:0110, що знаходиться в оренді ФГ 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>Сизон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Воскресенської сільської ради Пологівського району Запорізької області.</w:t>
      </w:r>
    </w:p>
    <w:p w:rsidR="00DA0272" w:rsidRPr="004A6642" w:rsidRDefault="00DA0272" w:rsidP="00926D0D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DA0272" w:rsidRPr="004A6642" w:rsidRDefault="00DA0272" w:rsidP="00926D0D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DA0272" w:rsidRPr="004A6642" w:rsidRDefault="00DA0272" w:rsidP="00926D0D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DA0272" w:rsidRDefault="00DA0272" w:rsidP="00926D0D">
      <w:pPr>
        <w:pStyle w:val="NoSpacing"/>
        <w:ind w:firstLine="709"/>
        <w:rPr>
          <w:color w:val="000000"/>
          <w:sz w:val="28"/>
          <w:szCs w:val="28"/>
        </w:rPr>
      </w:pPr>
    </w:p>
    <w:p w:rsidR="00DA0272" w:rsidRPr="004A6642" w:rsidRDefault="00DA0272" w:rsidP="00926D0D">
      <w:pPr>
        <w:pStyle w:val="NoSpacing"/>
        <w:ind w:firstLine="709"/>
        <w:rPr>
          <w:color w:val="000000"/>
          <w:sz w:val="28"/>
          <w:szCs w:val="28"/>
        </w:rPr>
      </w:pPr>
    </w:p>
    <w:p w:rsidR="00DA0272" w:rsidRPr="000A2072" w:rsidRDefault="00DA0272" w:rsidP="00CD4C60">
      <w:pPr>
        <w:jc w:val="both"/>
        <w:rPr>
          <w:sz w:val="28"/>
        </w:rPr>
      </w:pPr>
      <w:r w:rsidRPr="000A2072">
        <w:rPr>
          <w:sz w:val="28"/>
        </w:rPr>
        <w:t>Заступник голови ради</w:t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  <w:t xml:space="preserve"> </w:t>
      </w:r>
      <w:r>
        <w:rPr>
          <w:sz w:val="28"/>
        </w:rPr>
        <w:t xml:space="preserve">           </w:t>
      </w:r>
      <w:r w:rsidRPr="000A2072">
        <w:rPr>
          <w:sz w:val="28"/>
        </w:rPr>
        <w:t xml:space="preserve">І.О.Шевченко </w:t>
      </w:r>
    </w:p>
    <w:p w:rsidR="00DA0272" w:rsidRDefault="00DA0272" w:rsidP="00926D0D">
      <w:pPr>
        <w:jc w:val="both"/>
      </w:pPr>
    </w:p>
    <w:sectPr w:rsidR="00DA0272" w:rsidSect="00B0534C">
      <w:pgSz w:w="11906" w:h="16838"/>
      <w:pgMar w:top="851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6D0D"/>
    <w:rsid w:val="00067F56"/>
    <w:rsid w:val="000A2072"/>
    <w:rsid w:val="001D64CA"/>
    <w:rsid w:val="00221F7D"/>
    <w:rsid w:val="002235CC"/>
    <w:rsid w:val="003066E2"/>
    <w:rsid w:val="00374C7D"/>
    <w:rsid w:val="00434543"/>
    <w:rsid w:val="004A6642"/>
    <w:rsid w:val="006953B1"/>
    <w:rsid w:val="00756BB3"/>
    <w:rsid w:val="007E1428"/>
    <w:rsid w:val="00804037"/>
    <w:rsid w:val="00891B68"/>
    <w:rsid w:val="00915BBC"/>
    <w:rsid w:val="00926D0D"/>
    <w:rsid w:val="00B0534C"/>
    <w:rsid w:val="00C0659C"/>
    <w:rsid w:val="00CD4C60"/>
    <w:rsid w:val="00D54FF9"/>
    <w:rsid w:val="00DA0272"/>
    <w:rsid w:val="00DB1EB1"/>
    <w:rsid w:val="00F157F7"/>
    <w:rsid w:val="00F30895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D0D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26D0D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26D0D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26D0D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926D0D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26D0D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26D0D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926D0D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926D0D"/>
    <w:pPr>
      <w:spacing w:after="120"/>
      <w:ind w:left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1315</Words>
  <Characters>751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</cp:revision>
  <cp:lastPrinted>2018-11-22T07:45:00Z</cp:lastPrinted>
  <dcterms:created xsi:type="dcterms:W3CDTF">2018-11-14T11:21:00Z</dcterms:created>
  <dcterms:modified xsi:type="dcterms:W3CDTF">2018-11-22T07:46:00Z</dcterms:modified>
</cp:coreProperties>
</file>